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</w:rPr>
      </w:pPr>
      <w:r>
        <w:rPr>
          <w:b/>
          <w:bCs/>
        </w:rPr>
        <w:t>高一新生须知补充通知:</w:t>
      </w:r>
    </w:p>
    <w:p>
      <w:r>
        <w:t>1、8月6日学生来校结核筛查时</w:t>
      </w:r>
      <w:r>
        <w:rPr>
          <w:b/>
          <w:bCs/>
          <w:color w:val="000000"/>
        </w:rPr>
        <w:t>一定要要带上身份证或户口本及家长签署的《结核菌素皮肤试验检查告知书》</w:t>
      </w:r>
      <w:r>
        <w:t>。</w:t>
      </w:r>
    </w:p>
    <w:p>
      <w:pPr>
        <w:numPr>
          <w:ilvl w:val="0"/>
          <w:numId w:val="1"/>
        </w:numPr>
      </w:pPr>
      <w:r>
        <w:t>请同学们认真阅读《致2019级高中新生的一封信》，在假期完成相关学科布置的作业。</w:t>
      </w:r>
    </w:p>
    <w:p>
      <w:pPr>
        <w:numPr>
          <w:ilvl w:val="0"/>
          <w:numId w:val="1"/>
        </w:numPr>
      </w:pPr>
      <w:r>
        <w:t>学校东门正在修路，来校请从南门进入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请</w:t>
      </w:r>
      <w:r>
        <w:t>凭录取通知书进入</w:t>
      </w:r>
      <w:r>
        <w:rPr>
          <w:rFonts w:hint="eastAsia"/>
          <w:lang w:val="en-US" w:eastAsia="zh-CN"/>
        </w:rPr>
        <w:t>学校</w:t>
      </w:r>
      <w:r>
        <w:t>。</w:t>
      </w:r>
    </w:p>
    <w:p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33B9B"/>
    <w:multiLevelType w:val="singleLevel"/>
    <w:tmpl w:val="5B133B9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</w:compat>
  <w:rsids>
    <w:rsidRoot w:val="00000000"/>
    <w:rsid w:val="12852BC5"/>
    <w:rsid w:val="348D28A6"/>
    <w:rsid w:val="58DE66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永中</Company>
  <Pages>1</Pages>
  <Words>129</Words>
  <Characters>132</Characters>
  <Lines>5</Lines>
  <Paragraphs>4</Paragraphs>
  <TotalTime>1</TotalTime>
  <ScaleCrop>false</ScaleCrop>
  <LinksUpToDate>false</LinksUpToDate>
  <CharactersWithSpaces>132</CharactersWithSpaces>
  <Application>WPS Office_11.1.0.8696_F1E327BC-269C-435d-A152-05C5408002CA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2019-07-26T04:08:00Z</dcterms:created>
  <dc:creator>刘赵森</dc:creator>
  <cp:lastModifiedBy>未来还远，路也正长</cp:lastModifiedBy>
  <dcterms:modified xsi:type="dcterms:W3CDTF">2019-07-26T04:23:38Z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